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15335" w14:textId="77777777" w:rsidR="00486DD0" w:rsidRDefault="00486DD0" w:rsidP="00486D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39F1E5BB" w14:textId="77777777" w:rsidR="00486DD0" w:rsidRDefault="00486DD0" w:rsidP="00486D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00709BC" w14:textId="77777777" w:rsidR="00486DD0" w:rsidRDefault="00486DD0" w:rsidP="00486D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0D19C1" w14:textId="77777777" w:rsidR="00486DD0" w:rsidRDefault="00486DD0" w:rsidP="00486D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A2049E" w14:textId="77777777" w:rsidR="00486DD0" w:rsidRDefault="00486DD0" w:rsidP="00486D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097CC7C" w14:textId="77777777" w:rsidR="00486DD0" w:rsidRDefault="00486DD0" w:rsidP="00486DD0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p.256)</w:t>
      </w:r>
    </w:p>
    <w:p w14:paraId="2A8C7588" w14:textId="77777777" w:rsidR="00486DD0" w:rsidRDefault="00486DD0" w:rsidP="00486D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985BCFE" w14:textId="77777777" w:rsidR="00486DD0" w:rsidRDefault="00486DD0" w:rsidP="00486D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B04D44" w14:textId="77777777" w:rsidR="00486DD0" w:rsidRDefault="00486DD0" w:rsidP="00486D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91003E" w14:textId="77777777" w:rsidR="00486DD0" w:rsidRDefault="00486DD0" w:rsidP="00486DD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2023</w:t>
      </w:r>
    </w:p>
    <w:p w14:paraId="0AB9F6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0D0E1" w14:textId="77777777" w:rsidR="00486DD0" w:rsidRDefault="00486DD0" w:rsidP="009139A6">
      <w:r>
        <w:separator/>
      </w:r>
    </w:p>
  </w:endnote>
  <w:endnote w:type="continuationSeparator" w:id="0">
    <w:p w14:paraId="2823E6A8" w14:textId="77777777" w:rsidR="00486DD0" w:rsidRDefault="00486D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80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82D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23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5289E" w14:textId="77777777" w:rsidR="00486DD0" w:rsidRDefault="00486DD0" w:rsidP="009139A6">
      <w:r>
        <w:separator/>
      </w:r>
    </w:p>
  </w:footnote>
  <w:footnote w:type="continuationSeparator" w:id="0">
    <w:p w14:paraId="50850F93" w14:textId="77777777" w:rsidR="00486DD0" w:rsidRDefault="00486D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DA3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B65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383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DD0"/>
    <w:rsid w:val="000666E0"/>
    <w:rsid w:val="002510B7"/>
    <w:rsid w:val="00486DD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E2705"/>
  <w15:chartTrackingRefBased/>
  <w15:docId w15:val="{D4E0D132-BAB0-430C-9233-CAF14873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DD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2023-04-03T21:19:00Z</dcterms:created>
  <dcterms:modified xsi:type="dcterms:W3CDTF">2023-04-03T21:19:00Z</dcterms:modified>
</cp:coreProperties>
</file>